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8E280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2801">
              <w:rPr>
                <w:b/>
                <w:sz w:val="26"/>
                <w:szCs w:val="26"/>
                <w:lang w:val="en-US"/>
              </w:rPr>
              <w:t>203C_064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8E2801" w:rsidRDefault="00C907B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E2801">
              <w:rPr>
                <w:b/>
                <w:sz w:val="26"/>
                <w:szCs w:val="26"/>
                <w:lang w:val="en-US"/>
              </w:rPr>
              <w:t>2057651</w:t>
            </w:r>
            <w:r w:rsidR="00C44B8B" w:rsidRPr="008E280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05ABC">
        <w:rPr>
          <w:b/>
          <w:sz w:val="26"/>
          <w:szCs w:val="26"/>
        </w:rPr>
        <w:t>(</w:t>
      </w:r>
      <w:r w:rsidR="00C907B0" w:rsidRPr="003541D8">
        <w:rPr>
          <w:b/>
          <w:sz w:val="26"/>
          <w:szCs w:val="26"/>
        </w:rPr>
        <w:t xml:space="preserve">Траверса ТМ6 с </w:t>
      </w:r>
      <w:r w:rsidR="00BF25A8">
        <w:rPr>
          <w:b/>
          <w:sz w:val="26"/>
          <w:szCs w:val="26"/>
        </w:rPr>
        <w:t xml:space="preserve">хомутом </w:t>
      </w:r>
      <w:r w:rsidR="00C907B0" w:rsidRPr="003541D8">
        <w:rPr>
          <w:b/>
          <w:sz w:val="26"/>
          <w:szCs w:val="26"/>
        </w:rPr>
        <w:t>Х</w:t>
      </w:r>
      <w:r w:rsidR="00BF25A8">
        <w:rPr>
          <w:b/>
          <w:sz w:val="26"/>
          <w:szCs w:val="26"/>
        </w:rPr>
        <w:t>4</w:t>
      </w:r>
      <w:r w:rsidR="00C907B0" w:rsidRPr="003541D8">
        <w:rPr>
          <w:b/>
          <w:sz w:val="26"/>
          <w:szCs w:val="26"/>
        </w:rPr>
        <w:t>2</w:t>
      </w:r>
      <w:r w:rsidR="00F05ABC">
        <w:rPr>
          <w:b/>
          <w:sz w:val="26"/>
          <w:szCs w:val="26"/>
        </w:rPr>
        <w:t>)</w:t>
      </w:r>
      <w:r w:rsidR="00B237CE" w:rsidRPr="00B237C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237CE">
        <w:rPr>
          <w:b/>
          <w:sz w:val="26"/>
          <w:szCs w:val="26"/>
          <w:u w:val="single"/>
        </w:rPr>
        <w:t>203</w:t>
      </w:r>
      <w:r w:rsidR="00F115B9" w:rsidRPr="00B237C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F05ABC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F05ABC">
        <w:rPr>
          <w:sz w:val="24"/>
          <w:szCs w:val="24"/>
        </w:rPr>
        <w:t xml:space="preserve">Технические требования, характеристики </w:t>
      </w:r>
      <w:r w:rsidR="00D601A5" w:rsidRPr="00F05ABC">
        <w:rPr>
          <w:sz w:val="24"/>
          <w:szCs w:val="24"/>
        </w:rPr>
        <w:t>траверс</w:t>
      </w:r>
      <w:r w:rsidR="004F4E9E" w:rsidRPr="00F05ABC">
        <w:rPr>
          <w:sz w:val="24"/>
          <w:szCs w:val="24"/>
        </w:rPr>
        <w:t xml:space="preserve"> должны соответствовать </w:t>
      </w:r>
      <w:r w:rsidR="001759FB" w:rsidRPr="00F05ABC">
        <w:rPr>
          <w:sz w:val="24"/>
          <w:szCs w:val="24"/>
        </w:rPr>
        <w:t>требованиям</w:t>
      </w:r>
      <w:bookmarkStart w:id="1" w:name="Поле4"/>
      <w:r w:rsidR="00B237CE">
        <w:rPr>
          <w:sz w:val="24"/>
          <w:szCs w:val="24"/>
        </w:rPr>
        <w:t xml:space="preserve"> </w:t>
      </w:r>
      <w:r w:rsidR="003541D8" w:rsidRPr="00F05ABC">
        <w:rPr>
          <w:sz w:val="24"/>
          <w:szCs w:val="24"/>
        </w:rPr>
        <w:t>Т</w:t>
      </w:r>
      <w:r w:rsidR="00C907B0" w:rsidRPr="00F05ABC">
        <w:rPr>
          <w:sz w:val="24"/>
          <w:szCs w:val="24"/>
        </w:rPr>
        <w:t>ипов</w:t>
      </w:r>
      <w:r w:rsidR="00BF25A8">
        <w:rPr>
          <w:sz w:val="24"/>
          <w:szCs w:val="24"/>
        </w:rPr>
        <w:t>ых</w:t>
      </w:r>
      <w:r w:rsidR="00C907B0" w:rsidRPr="00F05ABC">
        <w:rPr>
          <w:sz w:val="24"/>
          <w:szCs w:val="24"/>
        </w:rPr>
        <w:t xml:space="preserve"> проект</w:t>
      </w:r>
      <w:r w:rsidR="00BF25A8">
        <w:rPr>
          <w:sz w:val="24"/>
          <w:szCs w:val="24"/>
        </w:rPr>
        <w:t>ов</w:t>
      </w:r>
      <w:r w:rsidR="00C907B0" w:rsidRPr="00F05ABC">
        <w:rPr>
          <w:sz w:val="24"/>
          <w:szCs w:val="24"/>
        </w:rPr>
        <w:t xml:space="preserve"> 3.407.1-143.8.6, 3.407.1-143.8.49</w:t>
      </w:r>
      <w:r w:rsidR="0073431B" w:rsidRPr="00F05AB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253FB4" w:rsidRPr="00AB72BA" w:rsidRDefault="00253FB4" w:rsidP="00253FB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253FB4" w:rsidRPr="00AB72BA" w:rsidRDefault="00253FB4" w:rsidP="00253FB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253FB4" w:rsidRPr="00AB72BA" w:rsidRDefault="00253FB4" w:rsidP="00253F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53FB4" w:rsidRPr="00AB72BA" w:rsidRDefault="00253FB4" w:rsidP="00253FB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53FB4" w:rsidRPr="009033EC" w:rsidRDefault="00253FB4" w:rsidP="00253FB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3FB4" w:rsidRPr="007118A9" w:rsidRDefault="00253FB4" w:rsidP="00253FB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53FB4" w:rsidRPr="0073431B" w:rsidRDefault="00B237CE" w:rsidP="00253F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F05ABC">
        <w:rPr>
          <w:sz w:val="24"/>
          <w:szCs w:val="24"/>
        </w:rPr>
        <w:t>Типов</w:t>
      </w:r>
      <w:r w:rsidR="00BF25A8">
        <w:rPr>
          <w:sz w:val="24"/>
          <w:szCs w:val="24"/>
        </w:rPr>
        <w:t>ых</w:t>
      </w:r>
      <w:r w:rsidRPr="00F05ABC">
        <w:rPr>
          <w:sz w:val="24"/>
          <w:szCs w:val="24"/>
        </w:rPr>
        <w:t xml:space="preserve"> проект</w:t>
      </w:r>
      <w:r w:rsidR="00BF25A8">
        <w:rPr>
          <w:sz w:val="24"/>
          <w:szCs w:val="24"/>
        </w:rPr>
        <w:t>ов</w:t>
      </w:r>
      <w:r w:rsidRPr="00F05ABC">
        <w:rPr>
          <w:sz w:val="24"/>
          <w:szCs w:val="24"/>
        </w:rPr>
        <w:t xml:space="preserve"> 3.407.1-143.8.6, 3.407.1-143.8.49</w:t>
      </w:r>
      <w:r w:rsidR="00253FB4">
        <w:rPr>
          <w:sz w:val="26"/>
          <w:szCs w:val="26"/>
        </w:rPr>
        <w:t>;</w:t>
      </w:r>
    </w:p>
    <w:p w:rsidR="00253FB4" w:rsidRPr="009033EC" w:rsidRDefault="00253FB4" w:rsidP="00253F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53FB4" w:rsidRPr="00B46AE8" w:rsidRDefault="00253FB4" w:rsidP="00253FB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>2.4. Упаковка, транспортирование, условия и сроки хранения.</w:t>
      </w:r>
    </w:p>
    <w:p w:rsidR="00253FB4" w:rsidRPr="00002E9F" w:rsidRDefault="00253FB4" w:rsidP="00253FB4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53FB4" w:rsidRPr="00002E9F" w:rsidRDefault="00253FB4" w:rsidP="00253FB4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Правила приемки траверс должны соответствовать требованиям ГОСТ 23216</w:t>
      </w:r>
      <w:r w:rsidRPr="005E2112">
        <w:rPr>
          <w:sz w:val="24"/>
          <w:szCs w:val="24"/>
        </w:rPr>
        <w:t>-78</w:t>
      </w:r>
      <w:r w:rsidRPr="00002E9F">
        <w:rPr>
          <w:sz w:val="24"/>
          <w:szCs w:val="24"/>
        </w:rPr>
        <w:t xml:space="preserve">. </w:t>
      </w:r>
    </w:p>
    <w:p w:rsidR="00253FB4" w:rsidRPr="00002E9F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53FB4" w:rsidRPr="009033EC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траверс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изделия</w:t>
      </w:r>
      <w:r w:rsidRPr="00002E9F">
        <w:rPr>
          <w:szCs w:val="24"/>
        </w:rPr>
        <w:t>.</w:t>
      </w:r>
    </w:p>
    <w:p w:rsidR="00253FB4" w:rsidRPr="00F604E5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253FB4" w:rsidRPr="00F604E5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253FB4" w:rsidRPr="00446A53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253FB4" w:rsidRPr="001D1989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53FB4" w:rsidRPr="00CB607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53FB4" w:rsidRPr="001D1989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53FB4" w:rsidRPr="00CB607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53FB4" w:rsidRPr="00B46AE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53FB4" w:rsidRPr="00B46AE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53FB4" w:rsidRPr="00B46AE8" w:rsidRDefault="00253FB4" w:rsidP="00253FB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53FB4" w:rsidRPr="00B46AE8" w:rsidRDefault="00253FB4" w:rsidP="00253FB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53FB4" w:rsidRPr="00CB6078" w:rsidRDefault="00253FB4" w:rsidP="00253FB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53FB4" w:rsidRPr="00CB6078" w:rsidRDefault="00253FB4" w:rsidP="00253FB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253FB4" w:rsidRPr="00B46AE8" w:rsidRDefault="00253FB4" w:rsidP="00253F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53FB4" w:rsidRPr="00B46AE8" w:rsidRDefault="00253FB4" w:rsidP="00253FB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BF25A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8AE" w:rsidRDefault="00B058AE">
      <w:r>
        <w:separator/>
      </w:r>
    </w:p>
  </w:endnote>
  <w:endnote w:type="continuationSeparator" w:id="0">
    <w:p w:rsidR="00B058AE" w:rsidRDefault="00B0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8AE" w:rsidRDefault="00B058AE">
      <w:r>
        <w:separator/>
      </w:r>
    </w:p>
  </w:footnote>
  <w:footnote w:type="continuationSeparator" w:id="0">
    <w:p w:rsidR="00B058AE" w:rsidRDefault="00B05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B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6D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19D"/>
    <w:rsid w:val="0024696C"/>
    <w:rsid w:val="00247E6F"/>
    <w:rsid w:val="0025072F"/>
    <w:rsid w:val="002515F7"/>
    <w:rsid w:val="00252708"/>
    <w:rsid w:val="002528FF"/>
    <w:rsid w:val="00253FB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48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1D8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280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589D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58A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37C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1D8A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5A8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9E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7B0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706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BC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2B5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0BA6B7-9DF9-4858-A2F0-501ADDB5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A024A-4680-43C8-9BE5-E2B0830EB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4FED02-5EA4-4189-9CDF-590BD3A99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48E368-D3D3-46F6-BA22-077CE6340F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D25C821-D7CA-4AD9-9665-EF01B14D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57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2015-04-23T13:12:00Z</dcterms:created>
  <dcterms:modified xsi:type="dcterms:W3CDTF">2015-09-28T15:27:00Z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